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9E3FC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CLERKE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55AC2CD0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40017A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57DF6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May1430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John Breton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3E1BA3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p.233)</w:t>
      </w:r>
    </w:p>
    <w:p w14:paraId="44B70AD1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6BC28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D2845" w14:textId="77777777" w:rsidR="00921249" w:rsidRDefault="00921249" w:rsidP="00921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p w14:paraId="1E1A979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42DF5" w14:textId="77777777" w:rsidR="00921249" w:rsidRDefault="00921249" w:rsidP="009139A6">
      <w:r>
        <w:separator/>
      </w:r>
    </w:p>
  </w:endnote>
  <w:endnote w:type="continuationSeparator" w:id="0">
    <w:p w14:paraId="07A10D20" w14:textId="77777777" w:rsidR="00921249" w:rsidRDefault="009212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E5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348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B9A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556DC" w14:textId="77777777" w:rsidR="00921249" w:rsidRDefault="00921249" w:rsidP="009139A6">
      <w:r>
        <w:separator/>
      </w:r>
    </w:p>
  </w:footnote>
  <w:footnote w:type="continuationSeparator" w:id="0">
    <w:p w14:paraId="271B7990" w14:textId="77777777" w:rsidR="00921249" w:rsidRDefault="009212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F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46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59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249"/>
    <w:rsid w:val="000666E0"/>
    <w:rsid w:val="002510B7"/>
    <w:rsid w:val="005C130B"/>
    <w:rsid w:val="00826F5C"/>
    <w:rsid w:val="009139A6"/>
    <w:rsid w:val="00921249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F41C"/>
  <w15:chartTrackingRefBased/>
  <w15:docId w15:val="{BB701E09-B57A-4A09-A14C-80EF6308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2021-12-28T20:11:00Z</dcterms:created>
  <dcterms:modified xsi:type="dcterms:W3CDTF">2021-12-28T20:12:00Z</dcterms:modified>
</cp:coreProperties>
</file>